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ED1E6" w14:textId="77777777" w:rsidR="00C22494" w:rsidRPr="00745D94" w:rsidRDefault="00C22494" w:rsidP="00745D94">
      <w:pPr>
        <w:spacing w:after="0" w:line="480" w:lineRule="auto"/>
        <w:jc w:val="center"/>
        <w:rPr>
          <w:rFonts w:ascii="Times New Roman" w:hAnsi="Times New Roman" w:cs="Times New Roman"/>
          <w:sz w:val="24"/>
          <w:szCs w:val="24"/>
        </w:rPr>
      </w:pPr>
    </w:p>
    <w:p w14:paraId="02274E48" w14:textId="77777777" w:rsidR="00C22494" w:rsidRPr="00745D94" w:rsidRDefault="00C22494" w:rsidP="00745D94">
      <w:pPr>
        <w:spacing w:after="0" w:line="480" w:lineRule="auto"/>
        <w:jc w:val="center"/>
        <w:rPr>
          <w:rFonts w:ascii="Times New Roman" w:hAnsi="Times New Roman" w:cs="Times New Roman"/>
          <w:sz w:val="24"/>
          <w:szCs w:val="24"/>
        </w:rPr>
      </w:pPr>
    </w:p>
    <w:p w14:paraId="38F2DEF2" w14:textId="77777777" w:rsidR="00C22494" w:rsidRPr="00745D94" w:rsidRDefault="00C22494" w:rsidP="00745D94">
      <w:pPr>
        <w:spacing w:after="0" w:line="480" w:lineRule="auto"/>
        <w:jc w:val="center"/>
        <w:rPr>
          <w:rFonts w:ascii="Times New Roman" w:hAnsi="Times New Roman" w:cs="Times New Roman"/>
          <w:sz w:val="24"/>
          <w:szCs w:val="24"/>
        </w:rPr>
      </w:pPr>
    </w:p>
    <w:sdt>
      <w:sdtPr>
        <w:rPr>
          <w:rStyle w:val="APA7th"/>
          <w:rFonts w:cs="Times New Roman"/>
          <w:szCs w:val="24"/>
        </w:rPr>
        <w:alias w:val="Full Title"/>
        <w:tag w:val="Full Title"/>
        <w:id w:val="49512323"/>
        <w:placeholder>
          <w:docPart w:val="59EEFACFDCA845EF8D269B299070307C"/>
        </w:placeholder>
        <w15:color w:val="000000"/>
      </w:sdtPr>
      <w:sdtEndPr>
        <w:rPr>
          <w:rStyle w:val="DefaultParagraphFont"/>
          <w:rFonts w:asciiTheme="minorHAnsi" w:hAnsiTheme="minorHAnsi"/>
          <w:b w:val="0"/>
          <w:color w:val="auto"/>
          <w:sz w:val="22"/>
        </w:rPr>
      </w:sdtEndPr>
      <w:sdtContent>
        <w:p w14:paraId="585FCBFF" w14:textId="66C5CF89" w:rsidR="009925F1" w:rsidRPr="00745D94" w:rsidRDefault="003A2206" w:rsidP="00745D94">
          <w:pPr>
            <w:spacing w:after="0" w:line="480" w:lineRule="auto"/>
            <w:jc w:val="center"/>
            <w:rPr>
              <w:rFonts w:ascii="Times New Roman" w:hAnsi="Times New Roman" w:cs="Times New Roman"/>
              <w:sz w:val="24"/>
              <w:szCs w:val="24"/>
            </w:rPr>
          </w:pPr>
          <w:r>
            <w:rPr>
              <w:rStyle w:val="APA7th"/>
              <w:rFonts w:cs="Times New Roman"/>
              <w:szCs w:val="24"/>
            </w:rPr>
            <w:t xml:space="preserve">Capstone Introduction </w:t>
          </w:r>
          <w:r w:rsidR="00512D8B">
            <w:rPr>
              <w:rStyle w:val="APA7th"/>
              <w:rFonts w:cs="Times New Roman"/>
              <w:szCs w:val="24"/>
            </w:rPr>
            <w:t>State</w:t>
          </w:r>
          <w:r>
            <w:rPr>
              <w:rStyle w:val="APA7th"/>
              <w:rFonts w:cs="Times New Roman"/>
              <w:szCs w:val="24"/>
            </w:rPr>
            <w:t>ment</w:t>
          </w:r>
        </w:p>
      </w:sdtContent>
    </w:sdt>
    <w:p w14:paraId="6E21DD8F" w14:textId="34A7B24A" w:rsidR="00C22494" w:rsidRDefault="00C22494" w:rsidP="00745D94">
      <w:pPr>
        <w:spacing w:after="0" w:line="480" w:lineRule="auto"/>
        <w:jc w:val="center"/>
        <w:rPr>
          <w:rFonts w:ascii="Times New Roman" w:hAnsi="Times New Roman" w:cs="Times New Roman"/>
          <w:sz w:val="24"/>
          <w:szCs w:val="24"/>
        </w:rPr>
      </w:pPr>
    </w:p>
    <w:p w14:paraId="206F8059" w14:textId="77777777" w:rsidR="0071534F" w:rsidRPr="00745D94" w:rsidRDefault="0071534F" w:rsidP="00745D94">
      <w:pPr>
        <w:spacing w:after="0" w:line="480" w:lineRule="auto"/>
        <w:jc w:val="center"/>
        <w:rPr>
          <w:rFonts w:ascii="Times New Roman" w:hAnsi="Times New Roman" w:cs="Times New Roman"/>
          <w:sz w:val="24"/>
          <w:szCs w:val="24"/>
        </w:rPr>
      </w:pPr>
    </w:p>
    <w:sdt>
      <w:sdtPr>
        <w:rPr>
          <w:rFonts w:ascii="Times New Roman" w:hAnsi="Times New Roman" w:cs="Times New Roman"/>
          <w:sz w:val="24"/>
          <w:szCs w:val="24"/>
        </w:rPr>
        <w:alias w:val="First Name Last Name"/>
        <w:tag w:val="First Name Last Name"/>
        <w:id w:val="1233819207"/>
        <w:placeholder>
          <w:docPart w:val="8C32BF7DBB9C4A0EB0EA3A290E733032"/>
        </w:placeholder>
        <w15:color w:val="000000"/>
      </w:sdtPr>
      <w:sdtContent>
        <w:p w14:paraId="243DB4AE" w14:textId="02F8B266" w:rsidR="009925F1" w:rsidRPr="00745D94" w:rsidRDefault="00D87307" w:rsidP="00745D94">
          <w:pPr>
            <w:spacing w:after="0" w:line="480" w:lineRule="auto"/>
            <w:jc w:val="center"/>
            <w:rPr>
              <w:rFonts w:ascii="Times New Roman" w:hAnsi="Times New Roman" w:cs="Times New Roman"/>
              <w:sz w:val="24"/>
              <w:szCs w:val="24"/>
            </w:rPr>
          </w:pPr>
          <w:r w:rsidRPr="00745D94">
            <w:rPr>
              <w:rFonts w:ascii="Times New Roman" w:hAnsi="Times New Roman" w:cs="Times New Roman"/>
              <w:sz w:val="24"/>
              <w:szCs w:val="24"/>
            </w:rPr>
            <w:t>Nicole Marcano</w:t>
          </w:r>
        </w:p>
      </w:sdtContent>
    </w:sdt>
    <w:sdt>
      <w:sdtPr>
        <w:rPr>
          <w:rFonts w:ascii="Times New Roman" w:hAnsi="Times New Roman" w:cs="Times New Roman"/>
          <w:sz w:val="24"/>
          <w:szCs w:val="24"/>
        </w:rPr>
        <w:alias w:val="Department, Bow Valley College"/>
        <w:tag w:val="Department, Bow Valley College"/>
        <w:id w:val="-210271138"/>
        <w:placeholder>
          <w:docPart w:val="DA963F3F605D497CB7B08EFD4A1E0531"/>
        </w:placeholder>
        <w15:color w:val="000000"/>
      </w:sdtPr>
      <w:sdtContent>
        <w:p w14:paraId="6E494941" w14:textId="4BAB0606" w:rsidR="00735785" w:rsidRPr="00745D94" w:rsidRDefault="00D87307" w:rsidP="00745D94">
          <w:pPr>
            <w:spacing w:after="0" w:line="480" w:lineRule="auto"/>
            <w:jc w:val="center"/>
            <w:rPr>
              <w:rFonts w:ascii="Times New Roman" w:hAnsi="Times New Roman" w:cs="Times New Roman"/>
              <w:sz w:val="24"/>
              <w:szCs w:val="24"/>
            </w:rPr>
          </w:pPr>
          <w:r w:rsidRPr="00745D94">
            <w:rPr>
              <w:rFonts w:ascii="Times New Roman" w:hAnsi="Times New Roman" w:cs="Times New Roman"/>
              <w:sz w:val="24"/>
              <w:szCs w:val="24"/>
            </w:rPr>
            <w:t>Organizational Management, Nyack College</w:t>
          </w:r>
        </w:p>
      </w:sdtContent>
    </w:sdt>
    <w:sdt>
      <w:sdtPr>
        <w:rPr>
          <w:rFonts w:ascii="Times New Roman" w:hAnsi="Times New Roman" w:cs="Times New Roman"/>
          <w:sz w:val="24"/>
          <w:szCs w:val="24"/>
        </w:rPr>
        <w:alias w:val="Course Code: Course Name"/>
        <w:tag w:val="Course Code: Course Name"/>
        <w:id w:val="1117729140"/>
        <w:placeholder>
          <w:docPart w:val="2BB4A2F47873465583A36EC068E5FCD7"/>
        </w:placeholder>
        <w15:color w:val="000000"/>
      </w:sdtPr>
      <w:sdtContent>
        <w:p w14:paraId="08800830" w14:textId="534274A7" w:rsidR="006C7BDB" w:rsidRPr="00745D94" w:rsidRDefault="00A94F6A" w:rsidP="006C7BDB">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OM602 Capstone Project</w:t>
          </w:r>
        </w:p>
      </w:sdtContent>
    </w:sdt>
    <w:sdt>
      <w:sdtPr>
        <w:rPr>
          <w:rFonts w:ascii="Times New Roman" w:hAnsi="Times New Roman" w:cs="Times New Roman"/>
          <w:sz w:val="24"/>
          <w:szCs w:val="24"/>
        </w:rPr>
        <w:alias w:val="Instructor's Name"/>
        <w:tag w:val="Instructor's Name"/>
        <w:id w:val="1336957995"/>
        <w:placeholder>
          <w:docPart w:val="8746ADC1C972408CBECD0D9F19B55CAD"/>
        </w:placeholder>
      </w:sdtPr>
      <w:sdtContent>
        <w:p w14:paraId="32C6C845" w14:textId="37547303" w:rsidR="006C7BDB" w:rsidRPr="00745D94" w:rsidRDefault="006C7BDB" w:rsidP="006C7BDB">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 xml:space="preserve">Dr. </w:t>
          </w:r>
          <w:r w:rsidR="00EC5AD6">
            <w:rPr>
              <w:rFonts w:ascii="Times New Roman" w:hAnsi="Times New Roman" w:cs="Times New Roman"/>
              <w:sz w:val="24"/>
              <w:szCs w:val="24"/>
            </w:rPr>
            <w:t>Terence Davis &amp; Dr. Jacqueline Jiles</w:t>
          </w:r>
        </w:p>
      </w:sdtContent>
    </w:sdt>
    <w:sdt>
      <w:sdtPr>
        <w:rPr>
          <w:rFonts w:ascii="Times New Roman" w:hAnsi="Times New Roman" w:cs="Times New Roman"/>
          <w:sz w:val="24"/>
          <w:szCs w:val="24"/>
        </w:rPr>
        <w:alias w:val="Due Date"/>
        <w:tag w:val="Due Date"/>
        <w:id w:val="252172818"/>
        <w:placeholder>
          <w:docPart w:val="5C18640BED154DAEA33F3793668A787E"/>
        </w:placeholder>
      </w:sdtPr>
      <w:sdtContent>
        <w:p w14:paraId="0EFDC6B4" w14:textId="1F10C7CD" w:rsidR="006C7BDB" w:rsidRPr="00745D94" w:rsidRDefault="003A2206" w:rsidP="006C7BDB">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September 17, 2022</w:t>
          </w:r>
        </w:p>
      </w:sdtContent>
    </w:sdt>
    <w:p w14:paraId="35210ADE" w14:textId="77777777" w:rsidR="00C753F2" w:rsidRPr="00745D94" w:rsidRDefault="00C753F2" w:rsidP="00745D94">
      <w:pPr>
        <w:tabs>
          <w:tab w:val="left" w:pos="7560"/>
        </w:tabs>
        <w:spacing w:line="480" w:lineRule="auto"/>
        <w:rPr>
          <w:rFonts w:ascii="Times New Roman" w:hAnsi="Times New Roman" w:cs="Times New Roman"/>
          <w:sz w:val="24"/>
          <w:szCs w:val="24"/>
        </w:rPr>
      </w:pPr>
      <w:r w:rsidRPr="00745D94">
        <w:rPr>
          <w:rFonts w:ascii="Times New Roman" w:hAnsi="Times New Roman" w:cs="Times New Roman"/>
          <w:sz w:val="24"/>
          <w:szCs w:val="24"/>
        </w:rPr>
        <w:tab/>
      </w:r>
    </w:p>
    <w:p w14:paraId="4FAABBEB" w14:textId="77777777" w:rsidR="00EF6217" w:rsidRPr="00745D94" w:rsidRDefault="00EF6217" w:rsidP="00745D94">
      <w:pPr>
        <w:tabs>
          <w:tab w:val="left" w:pos="7560"/>
        </w:tabs>
        <w:spacing w:line="480" w:lineRule="auto"/>
        <w:rPr>
          <w:rFonts w:ascii="Times New Roman" w:hAnsi="Times New Roman" w:cs="Times New Roman"/>
          <w:b/>
          <w:bCs/>
          <w:sz w:val="24"/>
          <w:szCs w:val="24"/>
        </w:rPr>
      </w:pPr>
      <w:r w:rsidRPr="00745D94">
        <w:rPr>
          <w:rFonts w:ascii="Times New Roman" w:hAnsi="Times New Roman" w:cs="Times New Roman"/>
          <w:sz w:val="24"/>
          <w:szCs w:val="24"/>
        </w:rPr>
        <w:br w:type="page"/>
      </w:r>
    </w:p>
    <w:p w14:paraId="5BF3F19E" w14:textId="7528CD51" w:rsidR="00B42D9C" w:rsidRPr="00B42D9C" w:rsidRDefault="00B42D9C" w:rsidP="00B42D9C">
      <w:p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Capstone Introduct</w:t>
      </w:r>
      <w:r w:rsidR="00512D8B">
        <w:rPr>
          <w:rFonts w:ascii="Times New Roman" w:hAnsi="Times New Roman" w:cs="Times New Roman"/>
          <w:b/>
          <w:bCs/>
          <w:sz w:val="24"/>
          <w:szCs w:val="24"/>
        </w:rPr>
        <w:t>ion Statement</w:t>
      </w:r>
    </w:p>
    <w:p w14:paraId="627107A2" w14:textId="0D6BD588" w:rsidR="00F02B3C" w:rsidRPr="00E56CDE" w:rsidRDefault="00F764F4" w:rsidP="00F764F4">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My name is Nicole Marcano. </w:t>
      </w:r>
      <w:r w:rsidR="005961AC" w:rsidRPr="00E56CDE">
        <w:rPr>
          <w:rFonts w:ascii="Times New Roman" w:hAnsi="Times New Roman" w:cs="Times New Roman"/>
          <w:sz w:val="24"/>
          <w:szCs w:val="24"/>
        </w:rPr>
        <w:t>I am</w:t>
      </w:r>
      <w:r w:rsidR="00F02B3C" w:rsidRPr="00E56CDE">
        <w:rPr>
          <w:rFonts w:ascii="Times New Roman" w:hAnsi="Times New Roman" w:cs="Times New Roman"/>
          <w:sz w:val="24"/>
          <w:szCs w:val="24"/>
        </w:rPr>
        <w:t xml:space="preserve"> the oldest of my mother’s children and have been in a planner/organizer/caretaker role for as long as I can remember. I am a wife and mother/stepmother of six children, five of which are adults</w:t>
      </w:r>
      <w:r w:rsidR="00F02B3C">
        <w:rPr>
          <w:rFonts w:ascii="Times New Roman" w:hAnsi="Times New Roman" w:cs="Times New Roman"/>
          <w:sz w:val="24"/>
          <w:szCs w:val="24"/>
        </w:rPr>
        <w:t xml:space="preserve">. </w:t>
      </w:r>
      <w:r w:rsidR="00F02B3C" w:rsidRPr="00E56CDE">
        <w:rPr>
          <w:rFonts w:ascii="Times New Roman" w:hAnsi="Times New Roman" w:cs="Times New Roman"/>
          <w:sz w:val="24"/>
          <w:szCs w:val="24"/>
        </w:rPr>
        <w:t xml:space="preserve">Along with my husband, I was the caretaker for my grandmother, who suffered a stroke at the beginning of the </w:t>
      </w:r>
      <w:r w:rsidR="00F02B3C">
        <w:rPr>
          <w:rFonts w:ascii="Times New Roman" w:hAnsi="Times New Roman" w:cs="Times New Roman"/>
          <w:sz w:val="24"/>
          <w:szCs w:val="24"/>
        </w:rPr>
        <w:t xml:space="preserve">Covid </w:t>
      </w:r>
      <w:r w:rsidR="00F02B3C" w:rsidRPr="00E56CDE">
        <w:rPr>
          <w:rFonts w:ascii="Times New Roman" w:hAnsi="Times New Roman" w:cs="Times New Roman"/>
          <w:sz w:val="24"/>
          <w:szCs w:val="24"/>
        </w:rPr>
        <w:t>pandemic and was her primary caregiver until she died</w:t>
      </w:r>
      <w:r w:rsidR="00F02B3C">
        <w:rPr>
          <w:rFonts w:ascii="Times New Roman" w:hAnsi="Times New Roman" w:cs="Times New Roman"/>
          <w:sz w:val="24"/>
          <w:szCs w:val="24"/>
        </w:rPr>
        <w:t xml:space="preserve"> in July 2021.</w:t>
      </w:r>
      <w:r w:rsidR="00F02B3C" w:rsidRPr="00E56CDE">
        <w:rPr>
          <w:rFonts w:ascii="Times New Roman" w:hAnsi="Times New Roman" w:cs="Times New Roman"/>
          <w:sz w:val="24"/>
          <w:szCs w:val="24"/>
        </w:rPr>
        <w:t xml:space="preserve"> </w:t>
      </w:r>
      <w:r w:rsidR="00F91C3C">
        <w:rPr>
          <w:rFonts w:ascii="Times New Roman" w:hAnsi="Times New Roman" w:cs="Times New Roman"/>
          <w:sz w:val="24"/>
          <w:szCs w:val="24"/>
        </w:rPr>
        <w:t>At the same time, w</w:t>
      </w:r>
      <w:r w:rsidR="00F02B3C" w:rsidRPr="00E56CDE">
        <w:rPr>
          <w:rFonts w:ascii="Times New Roman" w:hAnsi="Times New Roman" w:cs="Times New Roman"/>
          <w:sz w:val="24"/>
          <w:szCs w:val="24"/>
        </w:rPr>
        <w:t xml:space="preserve">e also cared for my partially disabled </w:t>
      </w:r>
      <w:r w:rsidR="00CE12F6">
        <w:rPr>
          <w:rFonts w:ascii="Times New Roman" w:hAnsi="Times New Roman" w:cs="Times New Roman"/>
          <w:sz w:val="24"/>
          <w:szCs w:val="24"/>
        </w:rPr>
        <w:t xml:space="preserve">aunt </w:t>
      </w:r>
      <w:r w:rsidR="00F02B3C" w:rsidRPr="00E56CDE">
        <w:rPr>
          <w:rFonts w:ascii="Times New Roman" w:hAnsi="Times New Roman" w:cs="Times New Roman"/>
          <w:sz w:val="24"/>
          <w:szCs w:val="24"/>
        </w:rPr>
        <w:t>and continue to do so.</w:t>
      </w:r>
      <w:r w:rsidR="00F02B3C">
        <w:rPr>
          <w:rFonts w:ascii="Times New Roman" w:hAnsi="Times New Roman" w:cs="Times New Roman"/>
          <w:sz w:val="24"/>
          <w:szCs w:val="24"/>
        </w:rPr>
        <w:t xml:space="preserve"> </w:t>
      </w:r>
      <w:r w:rsidR="00477408">
        <w:rPr>
          <w:rFonts w:ascii="Times New Roman" w:hAnsi="Times New Roman" w:cs="Times New Roman"/>
          <w:sz w:val="24"/>
          <w:szCs w:val="24"/>
        </w:rPr>
        <w:t xml:space="preserve">Aside from my personal and familial obligations, </w:t>
      </w:r>
      <w:r w:rsidR="00F02B3C">
        <w:rPr>
          <w:rFonts w:ascii="Times New Roman" w:hAnsi="Times New Roman" w:cs="Times New Roman"/>
          <w:sz w:val="24"/>
          <w:szCs w:val="24"/>
        </w:rPr>
        <w:t xml:space="preserve">I </w:t>
      </w:r>
      <w:r w:rsidR="00F02B3C" w:rsidRPr="00E56CDE">
        <w:rPr>
          <w:rFonts w:ascii="Times New Roman" w:hAnsi="Times New Roman" w:cs="Times New Roman"/>
          <w:sz w:val="24"/>
          <w:szCs w:val="24"/>
        </w:rPr>
        <w:t xml:space="preserve">have been a member and servant at the church I currently attend for over 30 years, serving in multiple capacities, often at the same time. Currently I serve as the Executive Pastor for this small congregation in Long Island, NY. </w:t>
      </w:r>
    </w:p>
    <w:p w14:paraId="253EBC7A" w14:textId="1CFCF329" w:rsidR="00F02B3C" w:rsidRPr="00E56CDE" w:rsidRDefault="00F02B3C" w:rsidP="00F764F4">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Because of the amount of responsibility that I have always had, </w:t>
      </w:r>
      <w:r w:rsidRPr="00E56CDE">
        <w:rPr>
          <w:rFonts w:ascii="Times New Roman" w:hAnsi="Times New Roman" w:cs="Times New Roman"/>
          <w:sz w:val="24"/>
          <w:szCs w:val="24"/>
        </w:rPr>
        <w:t>I learned to live with constant stress and my modus operandi has been to just do what needs to be done to get through the day or the week or the current event. This came to an abrupt halt in</w:t>
      </w:r>
      <w:r>
        <w:rPr>
          <w:rFonts w:ascii="Times New Roman" w:hAnsi="Times New Roman" w:cs="Times New Roman"/>
          <w:sz w:val="24"/>
          <w:szCs w:val="24"/>
        </w:rPr>
        <w:t xml:space="preserve"> September</w:t>
      </w:r>
      <w:r w:rsidRPr="00E56CDE">
        <w:rPr>
          <w:rFonts w:ascii="Times New Roman" w:hAnsi="Times New Roman" w:cs="Times New Roman"/>
          <w:sz w:val="24"/>
          <w:szCs w:val="24"/>
        </w:rPr>
        <w:t xml:space="preserve"> 2021, when I suffered a mental health crisis that arrested every part of my life and made me question every part of my identity. I suffered from suicidal thoughts and was </w:t>
      </w:r>
      <w:r w:rsidR="0047560F">
        <w:rPr>
          <w:rFonts w:ascii="Times New Roman" w:hAnsi="Times New Roman" w:cs="Times New Roman"/>
          <w:sz w:val="24"/>
          <w:szCs w:val="24"/>
        </w:rPr>
        <w:t xml:space="preserve">eventually </w:t>
      </w:r>
      <w:r w:rsidRPr="00E56CDE">
        <w:rPr>
          <w:rFonts w:ascii="Times New Roman" w:hAnsi="Times New Roman" w:cs="Times New Roman"/>
          <w:sz w:val="24"/>
          <w:szCs w:val="24"/>
        </w:rPr>
        <w:t>diagnosed with severe depressi</w:t>
      </w:r>
      <w:r w:rsidR="0047560F">
        <w:rPr>
          <w:rFonts w:ascii="Times New Roman" w:hAnsi="Times New Roman" w:cs="Times New Roman"/>
          <w:sz w:val="24"/>
          <w:szCs w:val="24"/>
        </w:rPr>
        <w:t>ve disorder</w:t>
      </w:r>
      <w:r w:rsidRPr="00E56CDE">
        <w:rPr>
          <w:rFonts w:ascii="Times New Roman" w:hAnsi="Times New Roman" w:cs="Times New Roman"/>
          <w:sz w:val="24"/>
          <w:szCs w:val="24"/>
        </w:rPr>
        <w:t xml:space="preserve"> and </w:t>
      </w:r>
      <w:r>
        <w:rPr>
          <w:rFonts w:ascii="Times New Roman" w:hAnsi="Times New Roman" w:cs="Times New Roman"/>
          <w:sz w:val="24"/>
          <w:szCs w:val="24"/>
        </w:rPr>
        <w:t xml:space="preserve">severe </w:t>
      </w:r>
      <w:r w:rsidRPr="00E56CDE">
        <w:rPr>
          <w:rFonts w:ascii="Times New Roman" w:hAnsi="Times New Roman" w:cs="Times New Roman"/>
          <w:sz w:val="24"/>
          <w:szCs w:val="24"/>
        </w:rPr>
        <w:t xml:space="preserve">anxiety. </w:t>
      </w:r>
      <w:r w:rsidR="00955FFB">
        <w:rPr>
          <w:rFonts w:ascii="Times New Roman" w:hAnsi="Times New Roman" w:cs="Times New Roman"/>
          <w:sz w:val="24"/>
          <w:szCs w:val="24"/>
        </w:rPr>
        <w:t xml:space="preserve">My identity </w:t>
      </w:r>
      <w:r w:rsidR="0047560F">
        <w:rPr>
          <w:rFonts w:ascii="Times New Roman" w:hAnsi="Times New Roman" w:cs="Times New Roman"/>
          <w:sz w:val="24"/>
          <w:szCs w:val="24"/>
        </w:rPr>
        <w:t>had</w:t>
      </w:r>
      <w:r w:rsidR="004A3BF2">
        <w:rPr>
          <w:rFonts w:ascii="Times New Roman" w:hAnsi="Times New Roman" w:cs="Times New Roman"/>
          <w:sz w:val="24"/>
          <w:szCs w:val="24"/>
        </w:rPr>
        <w:t xml:space="preserve"> always</w:t>
      </w:r>
      <w:r w:rsidR="0047560F">
        <w:rPr>
          <w:rFonts w:ascii="Times New Roman" w:hAnsi="Times New Roman" w:cs="Times New Roman"/>
          <w:sz w:val="24"/>
          <w:szCs w:val="24"/>
        </w:rPr>
        <w:t xml:space="preserve"> been</w:t>
      </w:r>
      <w:r w:rsidR="004A3BF2">
        <w:rPr>
          <w:rFonts w:ascii="Times New Roman" w:hAnsi="Times New Roman" w:cs="Times New Roman"/>
          <w:sz w:val="24"/>
          <w:szCs w:val="24"/>
        </w:rPr>
        <w:t xml:space="preserve"> firmly tied to </w:t>
      </w:r>
      <w:r w:rsidR="0047560F">
        <w:rPr>
          <w:rFonts w:ascii="Times New Roman" w:hAnsi="Times New Roman" w:cs="Times New Roman"/>
          <w:sz w:val="24"/>
          <w:szCs w:val="24"/>
        </w:rPr>
        <w:t xml:space="preserve">my </w:t>
      </w:r>
      <w:r w:rsidR="00512D8B">
        <w:rPr>
          <w:rFonts w:ascii="Times New Roman" w:hAnsi="Times New Roman" w:cs="Times New Roman"/>
          <w:sz w:val="24"/>
          <w:szCs w:val="24"/>
        </w:rPr>
        <w:t>performance,</w:t>
      </w:r>
      <w:r w:rsidR="004A3BF2">
        <w:rPr>
          <w:rFonts w:ascii="Times New Roman" w:hAnsi="Times New Roman" w:cs="Times New Roman"/>
          <w:sz w:val="24"/>
          <w:szCs w:val="24"/>
        </w:rPr>
        <w:t xml:space="preserve"> and I </w:t>
      </w:r>
      <w:r w:rsidR="004C2E5E">
        <w:rPr>
          <w:rFonts w:ascii="Times New Roman" w:hAnsi="Times New Roman" w:cs="Times New Roman"/>
          <w:sz w:val="24"/>
          <w:szCs w:val="24"/>
        </w:rPr>
        <w:t>suddenly found m</w:t>
      </w:r>
      <w:r w:rsidR="007D6344">
        <w:rPr>
          <w:rFonts w:ascii="Times New Roman" w:hAnsi="Times New Roman" w:cs="Times New Roman"/>
          <w:sz w:val="24"/>
          <w:szCs w:val="24"/>
        </w:rPr>
        <w:t>yself unable to function minimally much less perform at the level that I an</w:t>
      </w:r>
      <w:r w:rsidR="00512D8B">
        <w:rPr>
          <w:rFonts w:ascii="Times New Roman" w:hAnsi="Times New Roman" w:cs="Times New Roman"/>
          <w:sz w:val="24"/>
          <w:szCs w:val="24"/>
        </w:rPr>
        <w:t>d</w:t>
      </w:r>
      <w:r w:rsidR="007D6344">
        <w:rPr>
          <w:rFonts w:ascii="Times New Roman" w:hAnsi="Times New Roman" w:cs="Times New Roman"/>
          <w:sz w:val="24"/>
          <w:szCs w:val="24"/>
        </w:rPr>
        <w:t xml:space="preserve"> others required.</w:t>
      </w:r>
    </w:p>
    <w:p w14:paraId="72D15A00" w14:textId="2AD348CC" w:rsidR="00F02B3C" w:rsidRPr="00E56CDE" w:rsidRDefault="00F02B3C" w:rsidP="00F764F4">
      <w:pPr>
        <w:spacing w:line="480" w:lineRule="auto"/>
        <w:ind w:firstLine="720"/>
        <w:rPr>
          <w:rFonts w:ascii="Times New Roman" w:hAnsi="Times New Roman" w:cs="Times New Roman"/>
          <w:sz w:val="24"/>
          <w:szCs w:val="24"/>
        </w:rPr>
      </w:pPr>
      <w:r w:rsidRPr="00E56CDE">
        <w:rPr>
          <w:rFonts w:ascii="Times New Roman" w:hAnsi="Times New Roman" w:cs="Times New Roman"/>
          <w:sz w:val="24"/>
          <w:szCs w:val="24"/>
        </w:rPr>
        <w:t xml:space="preserve">Along with the mental and emotional distress came questions that I found difficult to answer – how does someone who loves God and believes that God loves them contemplate taking their own life? How was I surrounded by people all my life and yet no one recognized how damaged or unhealthy I was? Further, having found myself in this place, why are the only avenues of help available to me offered by people who </w:t>
      </w:r>
      <w:r w:rsidR="00A40D7D" w:rsidRPr="00E56CDE">
        <w:rPr>
          <w:rFonts w:ascii="Times New Roman" w:hAnsi="Times New Roman" w:cs="Times New Roman"/>
          <w:sz w:val="24"/>
          <w:szCs w:val="24"/>
        </w:rPr>
        <w:t>do not</w:t>
      </w:r>
      <w:r w:rsidRPr="00E56CDE">
        <w:rPr>
          <w:rFonts w:ascii="Times New Roman" w:hAnsi="Times New Roman" w:cs="Times New Roman"/>
          <w:sz w:val="24"/>
          <w:szCs w:val="24"/>
        </w:rPr>
        <w:t xml:space="preserve"> share my faith or beliefs?</w:t>
      </w:r>
    </w:p>
    <w:p w14:paraId="6476AF5A" w14:textId="3D58204F" w:rsidR="00F02B3C" w:rsidRDefault="00F02B3C" w:rsidP="00F764F4">
      <w:pPr>
        <w:spacing w:line="480" w:lineRule="auto"/>
        <w:ind w:firstLine="720"/>
        <w:rPr>
          <w:rFonts w:ascii="Times New Roman" w:hAnsi="Times New Roman" w:cs="Times New Roman"/>
          <w:sz w:val="24"/>
          <w:szCs w:val="24"/>
        </w:rPr>
      </w:pPr>
      <w:r w:rsidRPr="00E56CDE">
        <w:rPr>
          <w:rFonts w:ascii="Times New Roman" w:hAnsi="Times New Roman" w:cs="Times New Roman"/>
          <w:sz w:val="24"/>
          <w:szCs w:val="24"/>
        </w:rPr>
        <w:lastRenderedPageBreak/>
        <w:t xml:space="preserve">In starting to manage my own mental health, I began to recognize </w:t>
      </w:r>
      <w:r>
        <w:rPr>
          <w:rFonts w:ascii="Times New Roman" w:hAnsi="Times New Roman" w:cs="Times New Roman"/>
          <w:sz w:val="24"/>
          <w:szCs w:val="24"/>
        </w:rPr>
        <w:t>just how many people in my community and especially in the church suffered from poor mental health</w:t>
      </w:r>
      <w:r w:rsidRPr="00E56CDE">
        <w:rPr>
          <w:rFonts w:ascii="Times New Roman" w:hAnsi="Times New Roman" w:cs="Times New Roman"/>
          <w:sz w:val="24"/>
          <w:szCs w:val="24"/>
        </w:rPr>
        <w:t xml:space="preserve">. Yet, the church I knew was </w:t>
      </w:r>
      <w:r w:rsidR="00A40D7D" w:rsidRPr="00E56CDE">
        <w:rPr>
          <w:rFonts w:ascii="Times New Roman" w:hAnsi="Times New Roman" w:cs="Times New Roman"/>
          <w:sz w:val="24"/>
          <w:szCs w:val="24"/>
        </w:rPr>
        <w:t>silent</w:t>
      </w:r>
      <w:r w:rsidRPr="00E56CDE">
        <w:rPr>
          <w:rFonts w:ascii="Times New Roman" w:hAnsi="Times New Roman" w:cs="Times New Roman"/>
          <w:sz w:val="24"/>
          <w:szCs w:val="24"/>
        </w:rPr>
        <w:t xml:space="preserve"> o</w:t>
      </w:r>
      <w:r>
        <w:rPr>
          <w:rFonts w:ascii="Times New Roman" w:hAnsi="Times New Roman" w:cs="Times New Roman"/>
          <w:sz w:val="24"/>
          <w:szCs w:val="24"/>
        </w:rPr>
        <w:t>n</w:t>
      </w:r>
      <w:r w:rsidRPr="00E56CDE">
        <w:rPr>
          <w:rFonts w:ascii="Times New Roman" w:hAnsi="Times New Roman" w:cs="Times New Roman"/>
          <w:sz w:val="24"/>
          <w:szCs w:val="24"/>
        </w:rPr>
        <w:t xml:space="preserve"> the issue or worse, equat</w:t>
      </w:r>
      <w:r>
        <w:rPr>
          <w:rFonts w:ascii="Times New Roman" w:hAnsi="Times New Roman" w:cs="Times New Roman"/>
          <w:sz w:val="24"/>
          <w:szCs w:val="24"/>
        </w:rPr>
        <w:t>ed</w:t>
      </w:r>
      <w:r w:rsidRPr="00E56CDE">
        <w:rPr>
          <w:rFonts w:ascii="Times New Roman" w:hAnsi="Times New Roman" w:cs="Times New Roman"/>
          <w:sz w:val="24"/>
          <w:szCs w:val="24"/>
        </w:rPr>
        <w:t xml:space="preserve"> mental illness with lack of faith or relationship with God. I was in a place where the Church that I loved so dearly was unable to give me</w:t>
      </w:r>
      <w:r>
        <w:rPr>
          <w:rFonts w:ascii="Times New Roman" w:hAnsi="Times New Roman" w:cs="Times New Roman"/>
          <w:sz w:val="24"/>
          <w:szCs w:val="24"/>
        </w:rPr>
        <w:t xml:space="preserve"> any</w:t>
      </w:r>
      <w:r w:rsidRPr="00E56CDE">
        <w:rPr>
          <w:rFonts w:ascii="Times New Roman" w:hAnsi="Times New Roman" w:cs="Times New Roman"/>
          <w:sz w:val="24"/>
          <w:szCs w:val="24"/>
        </w:rPr>
        <w:t xml:space="preserve"> real or actionable teaching regarding my </w:t>
      </w:r>
      <w:r>
        <w:rPr>
          <w:rFonts w:ascii="Times New Roman" w:hAnsi="Times New Roman" w:cs="Times New Roman"/>
          <w:sz w:val="24"/>
          <w:szCs w:val="24"/>
        </w:rPr>
        <w:t xml:space="preserve">own </w:t>
      </w:r>
      <w:r w:rsidRPr="00E56CDE">
        <w:rPr>
          <w:rFonts w:ascii="Times New Roman" w:hAnsi="Times New Roman" w:cs="Times New Roman"/>
          <w:sz w:val="24"/>
          <w:szCs w:val="24"/>
        </w:rPr>
        <w:t>mental health.</w:t>
      </w:r>
      <w:r>
        <w:rPr>
          <w:rFonts w:ascii="Times New Roman" w:hAnsi="Times New Roman" w:cs="Times New Roman"/>
          <w:sz w:val="24"/>
          <w:szCs w:val="24"/>
        </w:rPr>
        <w:t xml:space="preserve"> I believe that t</w:t>
      </w:r>
      <w:r w:rsidRPr="00E56CDE">
        <w:rPr>
          <w:rFonts w:ascii="Times New Roman" w:hAnsi="Times New Roman" w:cs="Times New Roman"/>
          <w:sz w:val="24"/>
          <w:szCs w:val="24"/>
        </w:rPr>
        <w:t>he intersectionality of who I am – Black</w:t>
      </w:r>
      <w:r>
        <w:rPr>
          <w:rFonts w:ascii="Times New Roman" w:hAnsi="Times New Roman" w:cs="Times New Roman"/>
          <w:sz w:val="24"/>
          <w:szCs w:val="24"/>
        </w:rPr>
        <w:t>,</w:t>
      </w:r>
      <w:r w:rsidRPr="00E56CDE">
        <w:rPr>
          <w:rFonts w:ascii="Times New Roman" w:hAnsi="Times New Roman" w:cs="Times New Roman"/>
          <w:sz w:val="24"/>
          <w:szCs w:val="24"/>
        </w:rPr>
        <w:t xml:space="preserve"> female, of West-Indian descent, middle-aged, lower income, and Christian</w:t>
      </w:r>
      <w:r>
        <w:rPr>
          <w:rFonts w:ascii="Times New Roman" w:hAnsi="Times New Roman" w:cs="Times New Roman"/>
          <w:sz w:val="24"/>
          <w:szCs w:val="24"/>
        </w:rPr>
        <w:t xml:space="preserve"> – that made my mental health crisis more traumatic and difficult to navigate. </w:t>
      </w:r>
    </w:p>
    <w:p w14:paraId="38320B8D" w14:textId="6D65E05F" w:rsidR="00F02B3C" w:rsidRDefault="00F02B3C" w:rsidP="00F764F4">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Due to my experiences, I wish to research how the Black Church can serve in building and protecting the mental health of its community and members, especially in areas that are historically underserved due to race and economic status. </w:t>
      </w:r>
      <w:r w:rsidR="00A40D7D">
        <w:rPr>
          <w:rFonts w:ascii="Times New Roman" w:hAnsi="Times New Roman" w:cs="Times New Roman"/>
          <w:sz w:val="24"/>
          <w:szCs w:val="24"/>
        </w:rPr>
        <w:t>I have</w:t>
      </w:r>
      <w:r>
        <w:rPr>
          <w:rFonts w:ascii="Times New Roman" w:hAnsi="Times New Roman" w:cs="Times New Roman"/>
          <w:sz w:val="24"/>
          <w:szCs w:val="24"/>
        </w:rPr>
        <w:t xml:space="preserve"> previously started to look at how the Black church has stood as  an agent of Social Action, providing services and advocacy that disadvantaged and underserved communities would otherwise have no access to. </w:t>
      </w:r>
      <w:r w:rsidR="00A40D7D">
        <w:rPr>
          <w:rFonts w:ascii="Times New Roman" w:hAnsi="Times New Roman" w:cs="Times New Roman"/>
          <w:sz w:val="24"/>
          <w:szCs w:val="24"/>
        </w:rPr>
        <w:t>It is</w:t>
      </w:r>
      <w:r>
        <w:rPr>
          <w:rFonts w:ascii="Times New Roman" w:hAnsi="Times New Roman" w:cs="Times New Roman"/>
          <w:sz w:val="24"/>
          <w:szCs w:val="24"/>
        </w:rPr>
        <w:t xml:space="preserve"> my desire to narrow this focus to the area of mental health. </w:t>
      </w:r>
    </w:p>
    <w:p w14:paraId="5AA7F97E" w14:textId="6E2B2782" w:rsidR="009925F1" w:rsidRPr="00745D94" w:rsidRDefault="00F02B3C" w:rsidP="00E70247">
      <w:pPr>
        <w:spacing w:line="480" w:lineRule="auto"/>
        <w:ind w:firstLine="720"/>
        <w:rPr>
          <w:rFonts w:ascii="Times New Roman" w:hAnsi="Times New Roman" w:cs="Times New Roman"/>
          <w:sz w:val="24"/>
          <w:szCs w:val="24"/>
        </w:rPr>
      </w:pPr>
      <w:r>
        <w:rPr>
          <w:rFonts w:ascii="Times New Roman" w:hAnsi="Times New Roman" w:cs="Times New Roman"/>
          <w:sz w:val="24"/>
          <w:szCs w:val="24"/>
        </w:rPr>
        <w:t>People of color have historically receive</w:t>
      </w:r>
      <w:r w:rsidR="006845AD">
        <w:rPr>
          <w:rFonts w:ascii="Times New Roman" w:hAnsi="Times New Roman" w:cs="Times New Roman"/>
          <w:sz w:val="24"/>
          <w:szCs w:val="24"/>
        </w:rPr>
        <w:t>d</w:t>
      </w:r>
      <w:r>
        <w:rPr>
          <w:rFonts w:ascii="Times New Roman" w:hAnsi="Times New Roman" w:cs="Times New Roman"/>
          <w:sz w:val="24"/>
          <w:szCs w:val="24"/>
        </w:rPr>
        <w:t xml:space="preserve"> substandard health care and health education. The disparity between what is considered adequate care and the level of care received in </w:t>
      </w:r>
      <w:r w:rsidR="006845AD">
        <w:rPr>
          <w:rFonts w:ascii="Times New Roman" w:hAnsi="Times New Roman" w:cs="Times New Roman"/>
          <w:sz w:val="24"/>
          <w:szCs w:val="24"/>
        </w:rPr>
        <w:t>Black</w:t>
      </w:r>
      <w:r>
        <w:rPr>
          <w:rFonts w:ascii="Times New Roman" w:hAnsi="Times New Roman" w:cs="Times New Roman"/>
          <w:sz w:val="24"/>
          <w:szCs w:val="24"/>
        </w:rPr>
        <w:t xml:space="preserve"> communities is further widened by the fact that mental health in our country has not been viewed or treated with the same level of urgency and validation as physical ailments. Additionally, there are biases that held within both the Christian and Black communities which discourage discussing or acknowledging mental health issues or diseases. I believe that not only should the Church be speaking out regarding mental health issues, </w:t>
      </w:r>
      <w:r w:rsidR="006845AD">
        <w:rPr>
          <w:rFonts w:ascii="Times New Roman" w:hAnsi="Times New Roman" w:cs="Times New Roman"/>
          <w:sz w:val="24"/>
          <w:szCs w:val="24"/>
        </w:rPr>
        <w:t>but the tenets of our faith also demonstrate</w:t>
      </w:r>
      <w:r>
        <w:rPr>
          <w:rFonts w:ascii="Times New Roman" w:hAnsi="Times New Roman" w:cs="Times New Roman"/>
          <w:sz w:val="24"/>
          <w:szCs w:val="24"/>
        </w:rPr>
        <w:t xml:space="preserve"> the necessity of addressing mental and emotional health. As it has done in so many areas in the past, the Black Church is uniquely positioned to help address this glaring need.</w:t>
      </w:r>
    </w:p>
    <w:p w14:paraId="791B3627" w14:textId="77777777" w:rsidR="009925F1" w:rsidRPr="00745D94" w:rsidRDefault="009925F1" w:rsidP="00745D94">
      <w:pPr>
        <w:spacing w:after="0" w:line="480" w:lineRule="auto"/>
        <w:ind w:left="720" w:hanging="720"/>
        <w:jc w:val="center"/>
        <w:rPr>
          <w:rFonts w:ascii="Times New Roman" w:hAnsi="Times New Roman" w:cs="Times New Roman"/>
          <w:sz w:val="24"/>
          <w:szCs w:val="24"/>
        </w:rPr>
      </w:pPr>
    </w:p>
    <w:sectPr w:rsidR="009925F1" w:rsidRPr="00745D94" w:rsidSect="001D7C87">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A5251" w14:textId="77777777" w:rsidR="009D781F" w:rsidRDefault="009D781F" w:rsidP="009925F1">
      <w:pPr>
        <w:spacing w:after="0" w:line="240" w:lineRule="auto"/>
      </w:pPr>
      <w:r>
        <w:separator/>
      </w:r>
    </w:p>
  </w:endnote>
  <w:endnote w:type="continuationSeparator" w:id="0">
    <w:p w14:paraId="74110CF2" w14:textId="77777777" w:rsidR="009D781F" w:rsidRDefault="009D781F" w:rsidP="00992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EF782" w14:textId="77777777" w:rsidR="009D781F" w:rsidRDefault="009D781F" w:rsidP="009925F1">
      <w:pPr>
        <w:spacing w:after="0" w:line="240" w:lineRule="auto"/>
      </w:pPr>
      <w:r>
        <w:separator/>
      </w:r>
    </w:p>
  </w:footnote>
  <w:footnote w:type="continuationSeparator" w:id="0">
    <w:p w14:paraId="72A3D7BF" w14:textId="77777777" w:rsidR="009D781F" w:rsidRDefault="009D781F" w:rsidP="009925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A6484" w14:textId="6AB93527" w:rsidR="009925F1" w:rsidRDefault="00EC5AD6" w:rsidP="00D803A8">
    <w:pPr>
      <w:pStyle w:val="Header"/>
      <w:jc w:val="both"/>
      <w:rPr>
        <w:rFonts w:asciiTheme="majorBidi" w:hAnsiTheme="majorBidi" w:cstheme="majorBidi"/>
        <w:noProof/>
        <w:sz w:val="24"/>
        <w:szCs w:val="24"/>
      </w:rPr>
    </w:pPr>
    <w:r>
      <w:rPr>
        <w:rFonts w:asciiTheme="majorBidi" w:hAnsiTheme="majorBidi" w:cstheme="majorBidi"/>
        <w:sz w:val="24"/>
        <w:szCs w:val="24"/>
      </w:rPr>
      <w:t xml:space="preserve">CAPSTONE INTRODUCTION </w:t>
    </w:r>
    <w:r w:rsidR="00512D8B">
      <w:rPr>
        <w:rFonts w:asciiTheme="majorBidi" w:hAnsiTheme="majorBidi" w:cstheme="majorBidi"/>
        <w:sz w:val="24"/>
        <w:szCs w:val="24"/>
      </w:rPr>
      <w:t>STATE</w:t>
    </w:r>
    <w:r>
      <w:rPr>
        <w:rFonts w:asciiTheme="majorBidi" w:hAnsiTheme="majorBidi" w:cstheme="majorBidi"/>
        <w:sz w:val="24"/>
        <w:szCs w:val="24"/>
      </w:rPr>
      <w:t>MENT</w:t>
    </w:r>
    <w:r w:rsidR="003C7F0B">
      <w:rPr>
        <w:rFonts w:asciiTheme="majorBidi" w:hAnsiTheme="majorBidi" w:cstheme="majorBidi"/>
        <w:sz w:val="24"/>
        <w:szCs w:val="24"/>
      </w:rPr>
      <w:tab/>
    </w:r>
    <w:r w:rsidR="00512D8B">
      <w:rPr>
        <w:rFonts w:asciiTheme="majorBidi" w:hAnsiTheme="majorBidi" w:cstheme="majorBidi"/>
        <w:sz w:val="24"/>
        <w:szCs w:val="24"/>
      </w:rPr>
      <w:tab/>
    </w:r>
    <w:r w:rsidR="009925F1" w:rsidRPr="009925F1">
      <w:rPr>
        <w:rFonts w:asciiTheme="majorBidi" w:hAnsiTheme="majorBidi" w:cstheme="majorBidi"/>
        <w:sz w:val="24"/>
        <w:szCs w:val="24"/>
      </w:rPr>
      <w:fldChar w:fldCharType="begin"/>
    </w:r>
    <w:r w:rsidR="009925F1" w:rsidRPr="009925F1">
      <w:rPr>
        <w:rFonts w:asciiTheme="majorBidi" w:hAnsiTheme="majorBidi" w:cstheme="majorBidi"/>
        <w:sz w:val="24"/>
        <w:szCs w:val="24"/>
      </w:rPr>
      <w:instrText xml:space="preserve"> PAGE   \* MERGEFORMAT </w:instrText>
    </w:r>
    <w:r w:rsidR="009925F1" w:rsidRPr="009925F1">
      <w:rPr>
        <w:rFonts w:asciiTheme="majorBidi" w:hAnsiTheme="majorBidi" w:cstheme="majorBidi"/>
        <w:sz w:val="24"/>
        <w:szCs w:val="24"/>
      </w:rPr>
      <w:fldChar w:fldCharType="separate"/>
    </w:r>
    <w:r w:rsidR="00BF47C0">
      <w:rPr>
        <w:rFonts w:asciiTheme="majorBidi" w:hAnsiTheme="majorBidi" w:cstheme="majorBidi"/>
        <w:noProof/>
        <w:sz w:val="24"/>
        <w:szCs w:val="24"/>
      </w:rPr>
      <w:t>3</w:t>
    </w:r>
    <w:r w:rsidR="009925F1" w:rsidRPr="009925F1">
      <w:rPr>
        <w:rFonts w:asciiTheme="majorBidi" w:hAnsiTheme="majorBidi" w:cstheme="majorBidi"/>
        <w:noProof/>
        <w:sz w:val="24"/>
        <w:szCs w:val="24"/>
      </w:rPr>
      <w:fldChar w:fldCharType="end"/>
    </w:r>
  </w:p>
  <w:p w14:paraId="2B2D2470" w14:textId="77777777" w:rsidR="00C36B33" w:rsidRPr="009925F1" w:rsidRDefault="00C36B33" w:rsidP="00D803A8">
    <w:pPr>
      <w:pStyle w:val="Header"/>
      <w:jc w:val="both"/>
      <w:rPr>
        <w:rFonts w:asciiTheme="majorBidi" w:hAnsiTheme="majorBidi" w:cstheme="majorBid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26680"/>
    <w:multiLevelType w:val="hybridMultilevel"/>
    <w:tmpl w:val="1C02FBE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 w15:restartNumberingAfterBreak="0">
    <w:nsid w:val="2CFE5350"/>
    <w:multiLevelType w:val="hybridMultilevel"/>
    <w:tmpl w:val="E4D41B9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num w:numId="1" w16cid:durableId="238560782">
    <w:abstractNumId w:val="0"/>
  </w:num>
  <w:num w:numId="2" w16cid:durableId="819231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wNjcxNzMxsDQzNbBU0lEKTi0uzszPAykwrAUAxktLcCwAAAA="/>
  </w:docVars>
  <w:rsids>
    <w:rsidRoot w:val="00045C8B"/>
    <w:rsid w:val="000245BA"/>
    <w:rsid w:val="00035792"/>
    <w:rsid w:val="00040A3A"/>
    <w:rsid w:val="00045C8B"/>
    <w:rsid w:val="00045DD7"/>
    <w:rsid w:val="00071798"/>
    <w:rsid w:val="00096957"/>
    <w:rsid w:val="000B301C"/>
    <w:rsid w:val="000D2AB2"/>
    <w:rsid w:val="000D6382"/>
    <w:rsid w:val="000E0C7E"/>
    <w:rsid w:val="000E146C"/>
    <w:rsid w:val="000E1BAD"/>
    <w:rsid w:val="000F43F2"/>
    <w:rsid w:val="00107D78"/>
    <w:rsid w:val="00127988"/>
    <w:rsid w:val="00131A17"/>
    <w:rsid w:val="00137778"/>
    <w:rsid w:val="00153E3F"/>
    <w:rsid w:val="00163603"/>
    <w:rsid w:val="001869BE"/>
    <w:rsid w:val="001A0018"/>
    <w:rsid w:val="001B5787"/>
    <w:rsid w:val="001C322C"/>
    <w:rsid w:val="001D64A6"/>
    <w:rsid w:val="001D7C87"/>
    <w:rsid w:val="001E4934"/>
    <w:rsid w:val="001E5EB7"/>
    <w:rsid w:val="001F7B7B"/>
    <w:rsid w:val="002308F5"/>
    <w:rsid w:val="0023716F"/>
    <w:rsid w:val="00246FC5"/>
    <w:rsid w:val="002613DE"/>
    <w:rsid w:val="0026702B"/>
    <w:rsid w:val="00272C1E"/>
    <w:rsid w:val="002A1E39"/>
    <w:rsid w:val="002B1303"/>
    <w:rsid w:val="002B1481"/>
    <w:rsid w:val="00300125"/>
    <w:rsid w:val="0034212F"/>
    <w:rsid w:val="003425E6"/>
    <w:rsid w:val="00343AE7"/>
    <w:rsid w:val="00345517"/>
    <w:rsid w:val="00345547"/>
    <w:rsid w:val="00347D80"/>
    <w:rsid w:val="003611EE"/>
    <w:rsid w:val="00373F44"/>
    <w:rsid w:val="00377532"/>
    <w:rsid w:val="0038542D"/>
    <w:rsid w:val="0039725C"/>
    <w:rsid w:val="003A2206"/>
    <w:rsid w:val="003A5BB0"/>
    <w:rsid w:val="003C1E13"/>
    <w:rsid w:val="003C7F0B"/>
    <w:rsid w:val="003D46D3"/>
    <w:rsid w:val="003D49DE"/>
    <w:rsid w:val="004000DA"/>
    <w:rsid w:val="0040611F"/>
    <w:rsid w:val="00433014"/>
    <w:rsid w:val="00454F21"/>
    <w:rsid w:val="00465193"/>
    <w:rsid w:val="004679BC"/>
    <w:rsid w:val="0047560F"/>
    <w:rsid w:val="00477408"/>
    <w:rsid w:val="004A3BF2"/>
    <w:rsid w:val="004B2761"/>
    <w:rsid w:val="004C2E5E"/>
    <w:rsid w:val="004D4679"/>
    <w:rsid w:val="004E3869"/>
    <w:rsid w:val="00500B4B"/>
    <w:rsid w:val="00512D8B"/>
    <w:rsid w:val="0051668E"/>
    <w:rsid w:val="00527587"/>
    <w:rsid w:val="00537A7F"/>
    <w:rsid w:val="00580B65"/>
    <w:rsid w:val="005961AC"/>
    <w:rsid w:val="005A6717"/>
    <w:rsid w:val="005B0E92"/>
    <w:rsid w:val="005B4C3C"/>
    <w:rsid w:val="005B656C"/>
    <w:rsid w:val="005E142B"/>
    <w:rsid w:val="005E3809"/>
    <w:rsid w:val="005F46CC"/>
    <w:rsid w:val="005F64EE"/>
    <w:rsid w:val="005F7727"/>
    <w:rsid w:val="00602C95"/>
    <w:rsid w:val="00614838"/>
    <w:rsid w:val="00634CEA"/>
    <w:rsid w:val="006530F4"/>
    <w:rsid w:val="00653833"/>
    <w:rsid w:val="006845AD"/>
    <w:rsid w:val="00695864"/>
    <w:rsid w:val="006A5897"/>
    <w:rsid w:val="006A75E6"/>
    <w:rsid w:val="006B33DD"/>
    <w:rsid w:val="006C7BDB"/>
    <w:rsid w:val="006D7689"/>
    <w:rsid w:val="006F7EB3"/>
    <w:rsid w:val="007005C3"/>
    <w:rsid w:val="0071534F"/>
    <w:rsid w:val="00716556"/>
    <w:rsid w:val="00727372"/>
    <w:rsid w:val="00732A90"/>
    <w:rsid w:val="00733D3A"/>
    <w:rsid w:val="00734C7A"/>
    <w:rsid w:val="00735785"/>
    <w:rsid w:val="00741CBE"/>
    <w:rsid w:val="00745D94"/>
    <w:rsid w:val="00754AB2"/>
    <w:rsid w:val="00763C47"/>
    <w:rsid w:val="00783709"/>
    <w:rsid w:val="00797AE0"/>
    <w:rsid w:val="007A34E3"/>
    <w:rsid w:val="007A7684"/>
    <w:rsid w:val="007B6D30"/>
    <w:rsid w:val="007C017F"/>
    <w:rsid w:val="007D058B"/>
    <w:rsid w:val="007D6344"/>
    <w:rsid w:val="007D7169"/>
    <w:rsid w:val="007F23E8"/>
    <w:rsid w:val="008111BB"/>
    <w:rsid w:val="00823C64"/>
    <w:rsid w:val="00847C05"/>
    <w:rsid w:val="008623D1"/>
    <w:rsid w:val="00880FD5"/>
    <w:rsid w:val="00891868"/>
    <w:rsid w:val="008C09F6"/>
    <w:rsid w:val="008C5398"/>
    <w:rsid w:val="008D15E9"/>
    <w:rsid w:val="008D1F9A"/>
    <w:rsid w:val="008F342D"/>
    <w:rsid w:val="009057E4"/>
    <w:rsid w:val="00906751"/>
    <w:rsid w:val="00924EDE"/>
    <w:rsid w:val="00930D4A"/>
    <w:rsid w:val="00930EA9"/>
    <w:rsid w:val="0093247E"/>
    <w:rsid w:val="00940A51"/>
    <w:rsid w:val="00955FFB"/>
    <w:rsid w:val="00961B70"/>
    <w:rsid w:val="00964B6D"/>
    <w:rsid w:val="00965274"/>
    <w:rsid w:val="00985FBB"/>
    <w:rsid w:val="00987AD2"/>
    <w:rsid w:val="009925F1"/>
    <w:rsid w:val="00996DE0"/>
    <w:rsid w:val="009A167C"/>
    <w:rsid w:val="009A5E69"/>
    <w:rsid w:val="009C1C23"/>
    <w:rsid w:val="009D1C18"/>
    <w:rsid w:val="009D5D14"/>
    <w:rsid w:val="009D5F84"/>
    <w:rsid w:val="009D781F"/>
    <w:rsid w:val="00A26742"/>
    <w:rsid w:val="00A40D7D"/>
    <w:rsid w:val="00A420F9"/>
    <w:rsid w:val="00A45DBA"/>
    <w:rsid w:val="00A5690B"/>
    <w:rsid w:val="00A8586C"/>
    <w:rsid w:val="00A86F4B"/>
    <w:rsid w:val="00A913BF"/>
    <w:rsid w:val="00A93624"/>
    <w:rsid w:val="00A94F6A"/>
    <w:rsid w:val="00AC0D99"/>
    <w:rsid w:val="00AC4B45"/>
    <w:rsid w:val="00AD597E"/>
    <w:rsid w:val="00AD618C"/>
    <w:rsid w:val="00AF1591"/>
    <w:rsid w:val="00B004C4"/>
    <w:rsid w:val="00B00F8A"/>
    <w:rsid w:val="00B42D9C"/>
    <w:rsid w:val="00B44A51"/>
    <w:rsid w:val="00B83C6D"/>
    <w:rsid w:val="00BB3E82"/>
    <w:rsid w:val="00BB5276"/>
    <w:rsid w:val="00BE3D37"/>
    <w:rsid w:val="00BF0785"/>
    <w:rsid w:val="00BF3007"/>
    <w:rsid w:val="00BF47C0"/>
    <w:rsid w:val="00BF7C75"/>
    <w:rsid w:val="00C117C7"/>
    <w:rsid w:val="00C16A74"/>
    <w:rsid w:val="00C216F2"/>
    <w:rsid w:val="00C22494"/>
    <w:rsid w:val="00C3615C"/>
    <w:rsid w:val="00C36B33"/>
    <w:rsid w:val="00C55584"/>
    <w:rsid w:val="00C753F2"/>
    <w:rsid w:val="00C858EA"/>
    <w:rsid w:val="00C93B24"/>
    <w:rsid w:val="00CB4054"/>
    <w:rsid w:val="00CC2546"/>
    <w:rsid w:val="00CC4506"/>
    <w:rsid w:val="00CD7953"/>
    <w:rsid w:val="00CE12F6"/>
    <w:rsid w:val="00CF1B4B"/>
    <w:rsid w:val="00CF567F"/>
    <w:rsid w:val="00CF59F4"/>
    <w:rsid w:val="00D01BB1"/>
    <w:rsid w:val="00D20D04"/>
    <w:rsid w:val="00D213FD"/>
    <w:rsid w:val="00D34715"/>
    <w:rsid w:val="00D351C1"/>
    <w:rsid w:val="00D35E6E"/>
    <w:rsid w:val="00D41383"/>
    <w:rsid w:val="00D46624"/>
    <w:rsid w:val="00D515CC"/>
    <w:rsid w:val="00D64759"/>
    <w:rsid w:val="00D803A8"/>
    <w:rsid w:val="00D87307"/>
    <w:rsid w:val="00D91BAA"/>
    <w:rsid w:val="00D93A15"/>
    <w:rsid w:val="00DA65DD"/>
    <w:rsid w:val="00E119F5"/>
    <w:rsid w:val="00E402C6"/>
    <w:rsid w:val="00E44B2F"/>
    <w:rsid w:val="00E60BD0"/>
    <w:rsid w:val="00E70247"/>
    <w:rsid w:val="00E7796C"/>
    <w:rsid w:val="00E83A19"/>
    <w:rsid w:val="00EA244C"/>
    <w:rsid w:val="00EC5AD6"/>
    <w:rsid w:val="00ED0DE8"/>
    <w:rsid w:val="00ED4546"/>
    <w:rsid w:val="00EE77F4"/>
    <w:rsid w:val="00EF1F29"/>
    <w:rsid w:val="00EF6217"/>
    <w:rsid w:val="00F01566"/>
    <w:rsid w:val="00F02222"/>
    <w:rsid w:val="00F02B3C"/>
    <w:rsid w:val="00F67214"/>
    <w:rsid w:val="00F764F4"/>
    <w:rsid w:val="00F9042C"/>
    <w:rsid w:val="00F91C3C"/>
    <w:rsid w:val="00F97EAF"/>
    <w:rsid w:val="00FA4159"/>
    <w:rsid w:val="00FB0AA1"/>
    <w:rsid w:val="00FC2920"/>
    <w:rsid w:val="00FE60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EC7339"/>
  <w15:chartTrackingRefBased/>
  <w15:docId w15:val="{5A3C11E0-BA6A-4C9F-8048-ABA1C8E16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925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25F1"/>
  </w:style>
  <w:style w:type="paragraph" w:styleId="Footer">
    <w:name w:val="footer"/>
    <w:basedOn w:val="Normal"/>
    <w:link w:val="FooterChar"/>
    <w:uiPriority w:val="99"/>
    <w:unhideWhenUsed/>
    <w:rsid w:val="009925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25F1"/>
  </w:style>
  <w:style w:type="character" w:styleId="PlaceholderText">
    <w:name w:val="Placeholder Text"/>
    <w:basedOn w:val="DefaultParagraphFont"/>
    <w:uiPriority w:val="99"/>
    <w:semiHidden/>
    <w:rsid w:val="009925F1"/>
    <w:rPr>
      <w:color w:val="808080"/>
    </w:rPr>
  </w:style>
  <w:style w:type="character" w:customStyle="1" w:styleId="Style1">
    <w:name w:val="Style1"/>
    <w:basedOn w:val="DefaultParagraphFont"/>
    <w:uiPriority w:val="1"/>
    <w:rsid w:val="00153E3F"/>
    <w:rPr>
      <w:b/>
    </w:rPr>
  </w:style>
  <w:style w:type="character" w:customStyle="1" w:styleId="APA7th">
    <w:name w:val="APA 7th"/>
    <w:basedOn w:val="DefaultParagraphFont"/>
    <w:uiPriority w:val="1"/>
    <w:rsid w:val="00964B6D"/>
    <w:rPr>
      <w:rFonts w:ascii="Times New Roman" w:hAnsi="Times New Roman"/>
      <w:b/>
      <w:color w:val="000000" w:themeColor="text1"/>
      <w:sz w:val="24"/>
    </w:rPr>
  </w:style>
  <w:style w:type="paragraph" w:styleId="ListParagraph">
    <w:name w:val="List Paragraph"/>
    <w:basedOn w:val="Normal"/>
    <w:uiPriority w:val="34"/>
    <w:qFormat/>
    <w:rsid w:val="00D803A8"/>
    <w:pPr>
      <w:ind w:left="720"/>
      <w:contextualSpacing/>
    </w:pPr>
  </w:style>
  <w:style w:type="character" w:styleId="Hyperlink">
    <w:name w:val="Hyperlink"/>
    <w:basedOn w:val="DefaultParagraphFont"/>
    <w:uiPriority w:val="99"/>
    <w:unhideWhenUsed/>
    <w:rsid w:val="009D1C18"/>
    <w:rPr>
      <w:color w:val="0563C1" w:themeColor="hyperlink"/>
      <w:u w:val="single"/>
    </w:rPr>
  </w:style>
  <w:style w:type="character" w:styleId="UnresolvedMention">
    <w:name w:val="Unresolved Mention"/>
    <w:basedOn w:val="DefaultParagraphFont"/>
    <w:uiPriority w:val="99"/>
    <w:semiHidden/>
    <w:unhideWhenUsed/>
    <w:rsid w:val="00342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75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zariski\Desktop\APA%20Template%207th%20Editio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9EEFACFDCA845EF8D269B299070307C"/>
        <w:category>
          <w:name w:val="General"/>
          <w:gallery w:val="placeholder"/>
        </w:category>
        <w:types>
          <w:type w:val="bbPlcHdr"/>
        </w:types>
        <w:behaviors>
          <w:behavior w:val="content"/>
        </w:behaviors>
        <w:guid w:val="{675396A7-8711-41F3-B486-270487BE6F64}"/>
      </w:docPartPr>
      <w:docPartBody>
        <w:p w:rsidR="00010C27" w:rsidRDefault="00A81BF9" w:rsidP="00A81BF9">
          <w:pPr>
            <w:pStyle w:val="59EEFACFDCA845EF8D269B299070307C12"/>
          </w:pPr>
          <w:r w:rsidRPr="00153E3F">
            <w:rPr>
              <w:rStyle w:val="PlaceholderText"/>
              <w:rFonts w:asciiTheme="majorBidi" w:hAnsiTheme="majorBidi" w:cstheme="majorBidi"/>
              <w:b/>
              <w:bCs/>
              <w:sz w:val="24"/>
              <w:szCs w:val="24"/>
            </w:rPr>
            <w:t>Full Title of Paper</w:t>
          </w:r>
        </w:p>
      </w:docPartBody>
    </w:docPart>
    <w:docPart>
      <w:docPartPr>
        <w:name w:val="8C32BF7DBB9C4A0EB0EA3A290E733032"/>
        <w:category>
          <w:name w:val="General"/>
          <w:gallery w:val="placeholder"/>
        </w:category>
        <w:types>
          <w:type w:val="bbPlcHdr"/>
        </w:types>
        <w:behaviors>
          <w:behavior w:val="content"/>
        </w:behaviors>
        <w:guid w:val="{40FF3977-B833-4C15-9768-EE1B881F97B1}"/>
      </w:docPartPr>
      <w:docPartBody>
        <w:p w:rsidR="00010C27" w:rsidRDefault="00A81BF9" w:rsidP="00A81BF9">
          <w:pPr>
            <w:pStyle w:val="8C32BF7DBB9C4A0EB0EA3A290E7330329"/>
          </w:pPr>
          <w:r w:rsidRPr="00847C05">
            <w:rPr>
              <w:rStyle w:val="PlaceholderText"/>
              <w:rFonts w:asciiTheme="majorBidi" w:hAnsiTheme="majorBidi" w:cstheme="majorBidi"/>
              <w:sz w:val="24"/>
              <w:szCs w:val="24"/>
            </w:rPr>
            <w:t>First Name Last Name</w:t>
          </w:r>
        </w:p>
      </w:docPartBody>
    </w:docPart>
    <w:docPart>
      <w:docPartPr>
        <w:name w:val="DA963F3F605D497CB7B08EFD4A1E0531"/>
        <w:category>
          <w:name w:val="General"/>
          <w:gallery w:val="placeholder"/>
        </w:category>
        <w:types>
          <w:type w:val="bbPlcHdr"/>
        </w:types>
        <w:behaviors>
          <w:behavior w:val="content"/>
        </w:behaviors>
        <w:guid w:val="{34682447-2C47-40AD-8C64-62942C81048D}"/>
      </w:docPartPr>
      <w:docPartBody>
        <w:p w:rsidR="00134130" w:rsidRDefault="00A81BF9" w:rsidP="00A81BF9">
          <w:pPr>
            <w:pStyle w:val="DA963F3F605D497CB7B08EFD4A1E05314"/>
          </w:pPr>
          <w:r>
            <w:rPr>
              <w:rStyle w:val="PlaceholderText"/>
              <w:rFonts w:asciiTheme="majorBidi" w:hAnsiTheme="majorBidi" w:cstheme="majorBidi"/>
              <w:sz w:val="24"/>
              <w:szCs w:val="24"/>
            </w:rPr>
            <w:t>Department, Bow Valley College</w:t>
          </w:r>
        </w:p>
      </w:docPartBody>
    </w:docPart>
    <w:docPart>
      <w:docPartPr>
        <w:name w:val="2BB4A2F47873465583A36EC068E5FCD7"/>
        <w:category>
          <w:name w:val="General"/>
          <w:gallery w:val="placeholder"/>
        </w:category>
        <w:types>
          <w:type w:val="bbPlcHdr"/>
        </w:types>
        <w:behaviors>
          <w:behavior w:val="content"/>
        </w:behaviors>
        <w:guid w:val="{0B43DC72-18FF-4335-9F3D-F9A9C80D1F4F}"/>
      </w:docPartPr>
      <w:docPartBody>
        <w:p w:rsidR="00E85F6F" w:rsidRDefault="00AF46D0" w:rsidP="00AF46D0">
          <w:pPr>
            <w:pStyle w:val="2BB4A2F47873465583A36EC068E5FCD7"/>
          </w:pPr>
          <w:r w:rsidRPr="00847C05">
            <w:rPr>
              <w:rStyle w:val="PlaceholderText"/>
              <w:rFonts w:asciiTheme="majorBidi" w:hAnsiTheme="majorBidi" w:cstheme="majorBidi"/>
              <w:sz w:val="24"/>
              <w:szCs w:val="24"/>
            </w:rPr>
            <w:t>Course Code: Course Name</w:t>
          </w:r>
        </w:p>
      </w:docPartBody>
    </w:docPart>
    <w:docPart>
      <w:docPartPr>
        <w:name w:val="8746ADC1C972408CBECD0D9F19B55CAD"/>
        <w:category>
          <w:name w:val="General"/>
          <w:gallery w:val="placeholder"/>
        </w:category>
        <w:types>
          <w:type w:val="bbPlcHdr"/>
        </w:types>
        <w:behaviors>
          <w:behavior w:val="content"/>
        </w:behaviors>
        <w:guid w:val="{41D40F96-A484-4BBB-99BE-D958F9B802C7}"/>
      </w:docPartPr>
      <w:docPartBody>
        <w:p w:rsidR="00E85F6F" w:rsidRDefault="00AF46D0" w:rsidP="00AF46D0">
          <w:pPr>
            <w:pStyle w:val="8746ADC1C972408CBECD0D9F19B55CAD"/>
          </w:pPr>
          <w:r w:rsidRPr="00C753F2">
            <w:rPr>
              <w:rStyle w:val="PlaceholderText"/>
              <w:rFonts w:asciiTheme="majorBidi" w:hAnsiTheme="majorBidi" w:cstheme="majorBidi"/>
              <w:sz w:val="24"/>
              <w:szCs w:val="24"/>
            </w:rPr>
            <w:t>Instructor’s Name</w:t>
          </w:r>
        </w:p>
      </w:docPartBody>
    </w:docPart>
    <w:docPart>
      <w:docPartPr>
        <w:name w:val="5C18640BED154DAEA33F3793668A787E"/>
        <w:category>
          <w:name w:val="General"/>
          <w:gallery w:val="placeholder"/>
        </w:category>
        <w:types>
          <w:type w:val="bbPlcHdr"/>
        </w:types>
        <w:behaviors>
          <w:behavior w:val="content"/>
        </w:behaviors>
        <w:guid w:val="{08A42E43-E025-4D3C-AD43-E8091ED83301}"/>
      </w:docPartPr>
      <w:docPartBody>
        <w:p w:rsidR="00E85F6F" w:rsidRDefault="00AF46D0" w:rsidP="00AF46D0">
          <w:pPr>
            <w:pStyle w:val="5C18640BED154DAEA33F3793668A787E"/>
          </w:pPr>
          <w:r w:rsidRPr="007D058B">
            <w:rPr>
              <w:rStyle w:val="PlaceholderText"/>
              <w:rFonts w:asciiTheme="majorBidi" w:hAnsiTheme="majorBidi" w:cstheme="majorBidi"/>
              <w:sz w:val="24"/>
              <w:szCs w:val="24"/>
            </w:rPr>
            <w:t>Due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3519"/>
    <w:rsid w:val="00010C27"/>
    <w:rsid w:val="0008571E"/>
    <w:rsid w:val="00134130"/>
    <w:rsid w:val="00183519"/>
    <w:rsid w:val="0019067D"/>
    <w:rsid w:val="001F38F0"/>
    <w:rsid w:val="002909C4"/>
    <w:rsid w:val="002973B1"/>
    <w:rsid w:val="002C0C7C"/>
    <w:rsid w:val="002F3573"/>
    <w:rsid w:val="00471A4B"/>
    <w:rsid w:val="009370A6"/>
    <w:rsid w:val="009939A3"/>
    <w:rsid w:val="009A15ED"/>
    <w:rsid w:val="00A42E8E"/>
    <w:rsid w:val="00A81BF9"/>
    <w:rsid w:val="00AF46D0"/>
    <w:rsid w:val="00B03862"/>
    <w:rsid w:val="00B04669"/>
    <w:rsid w:val="00B7666C"/>
    <w:rsid w:val="00C165AD"/>
    <w:rsid w:val="00C873ED"/>
    <w:rsid w:val="00CC305F"/>
    <w:rsid w:val="00D16342"/>
    <w:rsid w:val="00D52192"/>
    <w:rsid w:val="00E85F6F"/>
    <w:rsid w:val="00F12864"/>
    <w:rsid w:val="00F50FAF"/>
    <w:rsid w:val="00FD2E7C"/>
    <w:rsid w:val="00FE5F8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73ED"/>
    <w:rPr>
      <w:color w:val="808080"/>
    </w:rPr>
  </w:style>
  <w:style w:type="paragraph" w:customStyle="1" w:styleId="59EEFACFDCA845EF8D269B299070307C12">
    <w:name w:val="59EEFACFDCA845EF8D269B299070307C12"/>
    <w:rsid w:val="00A81BF9"/>
  </w:style>
  <w:style w:type="paragraph" w:customStyle="1" w:styleId="8C32BF7DBB9C4A0EB0EA3A290E7330329">
    <w:name w:val="8C32BF7DBB9C4A0EB0EA3A290E7330329"/>
    <w:rsid w:val="00A81BF9"/>
  </w:style>
  <w:style w:type="paragraph" w:customStyle="1" w:styleId="DA963F3F605D497CB7B08EFD4A1E05314">
    <w:name w:val="DA963F3F605D497CB7B08EFD4A1E05314"/>
    <w:rsid w:val="00A81BF9"/>
  </w:style>
  <w:style w:type="paragraph" w:customStyle="1" w:styleId="AFC1E7035E5F44C48C4BC9EDF41D1E63">
    <w:name w:val="AFC1E7035E5F44C48C4BC9EDF41D1E63"/>
    <w:rsid w:val="001F38F0"/>
    <w:rPr>
      <w:lang w:eastAsia="en-US"/>
    </w:rPr>
  </w:style>
  <w:style w:type="paragraph" w:customStyle="1" w:styleId="62352503F980473CB971D14D49C53E64">
    <w:name w:val="62352503F980473CB971D14D49C53E64"/>
    <w:rsid w:val="00CC305F"/>
    <w:rPr>
      <w:lang w:eastAsia="en-US"/>
    </w:rPr>
  </w:style>
  <w:style w:type="paragraph" w:customStyle="1" w:styleId="2BB4A2F47873465583A36EC068E5FCD7">
    <w:name w:val="2BB4A2F47873465583A36EC068E5FCD7"/>
    <w:rsid w:val="00AF46D0"/>
    <w:rPr>
      <w:lang w:eastAsia="en-US"/>
    </w:rPr>
  </w:style>
  <w:style w:type="paragraph" w:customStyle="1" w:styleId="8746ADC1C972408CBECD0D9F19B55CAD">
    <w:name w:val="8746ADC1C972408CBECD0D9F19B55CAD"/>
    <w:rsid w:val="00AF46D0"/>
    <w:rPr>
      <w:lang w:eastAsia="en-US"/>
    </w:rPr>
  </w:style>
  <w:style w:type="paragraph" w:customStyle="1" w:styleId="5C18640BED154DAEA33F3793668A787E">
    <w:name w:val="5C18640BED154DAEA33F3793668A787E"/>
    <w:rsid w:val="00AF46D0"/>
    <w:rPr>
      <w:lang w:eastAsia="en-US"/>
    </w:rPr>
  </w:style>
  <w:style w:type="paragraph" w:customStyle="1" w:styleId="BD3C4033989A42538CA0BF583C74C42E">
    <w:name w:val="BD3C4033989A42538CA0BF583C74C42E"/>
    <w:rsid w:val="00AF46D0"/>
    <w:rPr>
      <w:lang w:eastAsia="en-US"/>
    </w:rPr>
  </w:style>
  <w:style w:type="paragraph" w:customStyle="1" w:styleId="CD404D75CCA84A2B93022AAC69505664">
    <w:name w:val="CD404D75CCA84A2B93022AAC69505664"/>
    <w:rsid w:val="00C873E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APA Template 7th Edition.dotx</Template>
  <TotalTime>23</TotalTime>
  <Pages>3</Pages>
  <Words>616</Words>
  <Characters>3513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Bow Valley College</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Information Technology Services</dc:creator>
  <cp:keywords/>
  <dc:description/>
  <cp:lastModifiedBy>Nicole Marcano</cp:lastModifiedBy>
  <cp:revision>23</cp:revision>
  <cp:lastPrinted>2021-04-07T20:00:00Z</cp:lastPrinted>
  <dcterms:created xsi:type="dcterms:W3CDTF">2022-09-14T00:06:00Z</dcterms:created>
  <dcterms:modified xsi:type="dcterms:W3CDTF">2022-09-14T00:28:00Z</dcterms:modified>
</cp:coreProperties>
</file>